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C4" w:rsidRDefault="00367AC4"/>
    <w:p w:rsidR="00966042" w:rsidRDefault="00966042" w:rsidP="00966042">
      <w:pPr>
        <w:pStyle w:val="a3"/>
        <w:numPr>
          <w:ilvl w:val="0"/>
          <w:numId w:val="1"/>
        </w:numPr>
      </w:pPr>
      <w:r>
        <w:t>Заполняю справочник Номенклатура – в группе Товары создаю еще 2 группы – Канцтовары и Косметика:</w:t>
      </w:r>
    </w:p>
    <w:p w:rsidR="00966042" w:rsidRDefault="00966042" w:rsidP="00966042">
      <w:r>
        <w:rPr>
          <w:noProof/>
          <w:lang w:eastAsia="ru-RU"/>
        </w:rPr>
        <w:drawing>
          <wp:inline distT="0" distB="0" distL="0" distR="0" wp14:anchorId="4E4044D1" wp14:editId="11A11263">
            <wp:extent cx="5589514" cy="242402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485" t="19347" r="39587" b="34332"/>
                    <a:stretch/>
                  </pic:blipFill>
                  <pic:spPr bwMode="auto">
                    <a:xfrm>
                      <a:off x="0" y="0"/>
                      <a:ext cx="5589880" cy="24241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56B1" w:rsidRDefault="00A01C7E" w:rsidP="008556B1">
      <w:r>
        <w:t>Открываю Журнал операций и н</w:t>
      </w:r>
      <w:r w:rsidR="00C25156">
        <w:t>ажимаю кнопку</w:t>
      </w:r>
      <w:proofErr w:type="gramStart"/>
      <w:r w:rsidR="00C25156">
        <w:t xml:space="preserve"> Д</w:t>
      </w:r>
      <w:proofErr w:type="gramEnd"/>
      <w:r w:rsidR="00C25156">
        <w:t xml:space="preserve">обавить операцию. Меняю дату </w:t>
      </w:r>
      <w:r w:rsidR="00BA3E5C">
        <w:t>–</w:t>
      </w:r>
      <w:r w:rsidR="00C25156">
        <w:t xml:space="preserve"> </w:t>
      </w:r>
      <w:r w:rsidR="00BA3E5C">
        <w:t xml:space="preserve">конец предыдущего квартала, и ввожу товары, указываю их </w:t>
      </w:r>
      <w:proofErr w:type="spellStart"/>
      <w:r w:rsidR="00BA3E5C">
        <w:t>количство</w:t>
      </w:r>
      <w:proofErr w:type="spellEnd"/>
      <w:r w:rsidR="00BA3E5C">
        <w:t xml:space="preserve"> и </w:t>
      </w:r>
      <w:proofErr w:type="spellStart"/>
      <w:r w:rsidR="00BA3E5C">
        <w:t>уену</w:t>
      </w:r>
      <w:proofErr w:type="spellEnd"/>
      <w:r w:rsidR="00BA3E5C">
        <w:t>.</w:t>
      </w:r>
    </w:p>
    <w:p w:rsidR="00A01C7E" w:rsidRDefault="00C25156" w:rsidP="008556B1">
      <w:r>
        <w:rPr>
          <w:noProof/>
          <w:lang w:eastAsia="ru-RU"/>
        </w:rPr>
        <w:drawing>
          <wp:inline distT="0" distB="0" distL="0" distR="0" wp14:anchorId="6F86F586" wp14:editId="5F2223C7">
            <wp:extent cx="4971993" cy="3640347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3927" cy="3641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F76" w:rsidRDefault="007C4F76" w:rsidP="008556B1">
      <w:r>
        <w:rPr>
          <w:noProof/>
          <w:lang w:eastAsia="ru-RU"/>
        </w:rPr>
        <w:drawing>
          <wp:inline distT="0" distB="0" distL="0" distR="0" wp14:anchorId="7C9C340F" wp14:editId="0280184D">
            <wp:extent cx="5940425" cy="1201696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01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C7E" w:rsidRDefault="000F42F1" w:rsidP="00A01C7E">
      <w:pPr>
        <w:pStyle w:val="a3"/>
        <w:numPr>
          <w:ilvl w:val="0"/>
          <w:numId w:val="1"/>
        </w:numPr>
      </w:pPr>
      <w:r>
        <w:lastRenderedPageBreak/>
        <w:t xml:space="preserve">Склад </w:t>
      </w:r>
      <w:r w:rsidRPr="000F42F1">
        <w:rPr>
          <w:lang w:val="en-US"/>
        </w:rPr>
        <w:sym w:font="Wingdings" w:char="F0E0"/>
      </w:r>
      <w:r w:rsidRPr="000F42F1">
        <w:t xml:space="preserve"> </w:t>
      </w:r>
      <w:r>
        <w:t>Инвентаризация товаров на складе, нажимаю кнопку</w:t>
      </w:r>
      <w:proofErr w:type="gramStart"/>
      <w:r>
        <w:t xml:space="preserve"> З</w:t>
      </w:r>
      <w:proofErr w:type="gramEnd"/>
      <w:r>
        <w:t xml:space="preserve">аполнить </w:t>
      </w:r>
      <w:r w:rsidRPr="000F42F1">
        <w:rPr>
          <w:lang w:val="en-US"/>
        </w:rPr>
        <w:sym w:font="Wingdings" w:char="F0E0"/>
      </w:r>
      <w:r>
        <w:t>Заполнить по остаткам на складе:</w:t>
      </w:r>
    </w:p>
    <w:p w:rsidR="000F42F1" w:rsidRDefault="000F42F1" w:rsidP="000F42F1">
      <w:r>
        <w:rPr>
          <w:noProof/>
          <w:lang w:eastAsia="ru-RU"/>
        </w:rPr>
        <w:drawing>
          <wp:inline distT="0" distB="0" distL="0" distR="0" wp14:anchorId="6F34F9FE" wp14:editId="377B5988">
            <wp:extent cx="5940425" cy="262472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2F1" w:rsidRDefault="000F42F1" w:rsidP="000F42F1">
      <w:r>
        <w:rPr>
          <w:noProof/>
          <w:lang w:eastAsia="ru-RU"/>
        </w:rPr>
        <w:drawing>
          <wp:inline distT="0" distB="0" distL="0" distR="0" wp14:anchorId="4ECA604C" wp14:editId="6A1F9A30">
            <wp:extent cx="5940425" cy="2621659"/>
            <wp:effectExtent l="0" t="0" r="317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1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2F1" w:rsidRDefault="000F42F1" w:rsidP="000F42F1">
      <w:pPr>
        <w:pStyle w:val="a3"/>
        <w:numPr>
          <w:ilvl w:val="0"/>
          <w:numId w:val="1"/>
        </w:numPr>
      </w:pPr>
      <w:r>
        <w:t xml:space="preserve">В столбце Количество меняю количество товара бумага А3 на 5 (вместо 10).Автоматически </w:t>
      </w:r>
      <w:proofErr w:type="spellStart"/>
      <w:r>
        <w:t>расчитывается</w:t>
      </w:r>
      <w:proofErr w:type="spellEnd"/>
      <w:r>
        <w:t xml:space="preserve"> отклонение -5, сумма 19 375 (вместо 19 750).</w:t>
      </w:r>
    </w:p>
    <w:p w:rsidR="000F42F1" w:rsidRDefault="000F42F1" w:rsidP="000F42F1">
      <w:r>
        <w:rPr>
          <w:noProof/>
          <w:lang w:eastAsia="ru-RU"/>
        </w:rPr>
        <w:drawing>
          <wp:inline distT="0" distB="0" distL="0" distR="0" wp14:anchorId="781F0429" wp14:editId="0C07E33E">
            <wp:extent cx="5940425" cy="2622272"/>
            <wp:effectExtent l="0" t="0" r="3175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2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1DF" w:rsidRDefault="004071DF" w:rsidP="000F42F1">
      <w:r>
        <w:rPr>
          <w:noProof/>
          <w:lang w:eastAsia="ru-RU"/>
        </w:rPr>
        <w:lastRenderedPageBreak/>
        <w:drawing>
          <wp:inline distT="0" distB="0" distL="0" distR="0" wp14:anchorId="38392E63" wp14:editId="459761E3">
            <wp:extent cx="5940425" cy="3676822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76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1DF" w:rsidRDefault="004071DF" w:rsidP="004071DF">
      <w:pPr>
        <w:pStyle w:val="a3"/>
        <w:numPr>
          <w:ilvl w:val="0"/>
          <w:numId w:val="1"/>
        </w:numPr>
      </w:pPr>
      <w:r>
        <w:t>На основании Акта инвентаризации можно создать документ Списание товаров:</w:t>
      </w:r>
    </w:p>
    <w:p w:rsidR="004071DF" w:rsidRDefault="004071DF" w:rsidP="004071DF">
      <w:r>
        <w:rPr>
          <w:noProof/>
          <w:lang w:eastAsia="ru-RU"/>
        </w:rPr>
        <w:drawing>
          <wp:inline distT="0" distB="0" distL="0" distR="0" wp14:anchorId="228851DC" wp14:editId="37FAAF27">
            <wp:extent cx="5940425" cy="2930054"/>
            <wp:effectExtent l="0" t="0" r="317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30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8C4" w:rsidRDefault="006018C4" w:rsidP="006018C4">
      <w:pPr>
        <w:jc w:val="center"/>
      </w:pPr>
      <w:proofErr w:type="spellStart"/>
      <w:r>
        <w:t>Оборотно</w:t>
      </w:r>
      <w:proofErr w:type="spellEnd"/>
      <w:r>
        <w:t xml:space="preserve"> </w:t>
      </w:r>
      <w:proofErr w:type="gramStart"/>
      <w:r>
        <w:t>–с</w:t>
      </w:r>
      <w:proofErr w:type="gramEnd"/>
      <w:r>
        <w:t>альдовая ведомость.</w:t>
      </w:r>
    </w:p>
    <w:p w:rsidR="006018C4" w:rsidRDefault="006018C4" w:rsidP="004071DF">
      <w:r>
        <w:rPr>
          <w:noProof/>
          <w:lang w:eastAsia="ru-RU"/>
        </w:rPr>
        <w:drawing>
          <wp:inline distT="0" distB="0" distL="0" distR="0" wp14:anchorId="5046C028" wp14:editId="14004CAB">
            <wp:extent cx="5943600" cy="526212"/>
            <wp:effectExtent l="0" t="0" r="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b="32135"/>
                    <a:stretch/>
                  </pic:blipFill>
                  <pic:spPr bwMode="auto">
                    <a:xfrm>
                      <a:off x="0" y="0"/>
                      <a:ext cx="5940425" cy="5259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18C4" w:rsidRDefault="006018C4" w:rsidP="004071DF">
      <w:bookmarkStart w:id="0" w:name="_GoBack"/>
      <w:bookmarkEnd w:id="0"/>
    </w:p>
    <w:sectPr w:rsidR="0060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72858"/>
    <w:multiLevelType w:val="hybridMultilevel"/>
    <w:tmpl w:val="D96C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42"/>
    <w:rsid w:val="000F42F1"/>
    <w:rsid w:val="00367AC4"/>
    <w:rsid w:val="004071DF"/>
    <w:rsid w:val="006018C4"/>
    <w:rsid w:val="006930B6"/>
    <w:rsid w:val="007C4F76"/>
    <w:rsid w:val="00827786"/>
    <w:rsid w:val="008556B1"/>
    <w:rsid w:val="00966042"/>
    <w:rsid w:val="009E0C82"/>
    <w:rsid w:val="00A01C7E"/>
    <w:rsid w:val="00BA3E5C"/>
    <w:rsid w:val="00C2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0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0;&#1082;&#1090;&#1086;&#1088;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1A0F5844-9041-43CC-A432-C7F63E7E4F8E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107</TotalTime>
  <Pages>3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7</cp:revision>
  <dcterms:created xsi:type="dcterms:W3CDTF">2011-09-30T19:46:00Z</dcterms:created>
  <dcterms:modified xsi:type="dcterms:W3CDTF">2011-10-01T13:04:00Z</dcterms:modified>
</cp:coreProperties>
</file>